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2FD1" w:rsidRDefault="007C2FD1" w:rsidP="007C2FD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FURSLOND</w:t>
      </w:r>
      <w:r>
        <w:rPr>
          <w:rFonts w:ascii="Times New Roman" w:hAnsi="Times New Roman" w:cs="Times New Roman"/>
          <w:sz w:val="24"/>
          <w:szCs w:val="24"/>
        </w:rPr>
        <w:t xml:space="preserve">     (fl.1428)</w:t>
      </w:r>
    </w:p>
    <w:p w:rsidR="007C2FD1" w:rsidRDefault="007C2FD1" w:rsidP="007C2FD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 Goldsmith.</w:t>
      </w:r>
    </w:p>
    <w:p w:rsidR="007C2FD1" w:rsidRDefault="007C2FD1" w:rsidP="007C2FD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C2FD1" w:rsidRDefault="007C2FD1" w:rsidP="007C2FD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C2FD1" w:rsidRDefault="007C2FD1" w:rsidP="007C2FD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 Aug.1428</w:t>
      </w:r>
      <w:r>
        <w:rPr>
          <w:rFonts w:ascii="Times New Roman" w:hAnsi="Times New Roman" w:cs="Times New Roman"/>
          <w:sz w:val="24"/>
          <w:szCs w:val="24"/>
        </w:rPr>
        <w:tab/>
        <w:t xml:space="preserve">His apprentice, John Nicoll of St.Sampsons, Guernsey(q.v.), became a </w:t>
      </w:r>
    </w:p>
    <w:p w:rsidR="007C2FD1" w:rsidRDefault="007C2FD1" w:rsidP="007C2FD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Freeman.  (“Exeter Freemen” p.46)</w:t>
      </w:r>
    </w:p>
    <w:p w:rsidR="007C2FD1" w:rsidRDefault="007C2FD1" w:rsidP="007C2FD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C2FD1" w:rsidRDefault="007C2FD1" w:rsidP="007C2FD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C2FD1" w:rsidRDefault="007C2FD1" w:rsidP="007C2FD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November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2FD1" w:rsidRDefault="007C2FD1" w:rsidP="00564E3C">
      <w:pPr>
        <w:spacing w:after="0" w:line="240" w:lineRule="auto"/>
      </w:pPr>
      <w:r>
        <w:separator/>
      </w:r>
    </w:p>
  </w:endnote>
  <w:endnote w:type="continuationSeparator" w:id="0">
    <w:p w:rsidR="007C2FD1" w:rsidRDefault="007C2FD1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7C2FD1">
      <w:rPr>
        <w:rFonts w:ascii="Times New Roman" w:hAnsi="Times New Roman" w:cs="Times New Roman"/>
        <w:noProof/>
        <w:sz w:val="24"/>
        <w:szCs w:val="24"/>
      </w:rPr>
      <w:t>5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2FD1" w:rsidRDefault="007C2FD1" w:rsidP="00564E3C">
      <w:pPr>
        <w:spacing w:after="0" w:line="240" w:lineRule="auto"/>
      </w:pPr>
      <w:r>
        <w:separator/>
      </w:r>
    </w:p>
  </w:footnote>
  <w:footnote w:type="continuationSeparator" w:id="0">
    <w:p w:rsidR="007C2FD1" w:rsidRDefault="007C2FD1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2FD1"/>
    <w:rsid w:val="00372DC6"/>
    <w:rsid w:val="00564E3C"/>
    <w:rsid w:val="0064591D"/>
    <w:rsid w:val="007C2FD1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FCBF6D5-A618-431A-8F7C-E896E9D86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2015-12-05T19:59:00Z</dcterms:created>
  <dcterms:modified xsi:type="dcterms:W3CDTF">2015-12-05T19:59:00Z</dcterms:modified>
</cp:coreProperties>
</file>